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A2394" w14:textId="45EB80CD" w:rsidR="00E5193F" w:rsidRDefault="00E5193F" w:rsidP="00E5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SCHYREWAY</w:t>
      </w:r>
      <w:r>
        <w:rPr>
          <w:rFonts w:cs="Times New Roman"/>
          <w:szCs w:val="24"/>
        </w:rPr>
        <w:t xml:space="preserve">  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</w:rPr>
        <w:t>)</w:t>
      </w:r>
    </w:p>
    <w:p w14:paraId="1373B6BD" w14:textId="77777777" w:rsidR="00E5193F" w:rsidRDefault="00E5193F" w:rsidP="00E5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9363F8F" w14:textId="77777777" w:rsidR="00E5193F" w:rsidRDefault="00E5193F" w:rsidP="00E5193F">
      <w:pPr>
        <w:pStyle w:val="NoSpacing"/>
        <w:rPr>
          <w:rFonts w:cs="Times New Roman"/>
          <w:szCs w:val="24"/>
        </w:rPr>
      </w:pPr>
    </w:p>
    <w:p w14:paraId="1131350E" w14:textId="77777777" w:rsidR="00E5193F" w:rsidRDefault="00E5193F" w:rsidP="00E5193F">
      <w:pPr>
        <w:pStyle w:val="NoSpacing"/>
        <w:rPr>
          <w:rFonts w:cs="Times New Roman"/>
          <w:szCs w:val="24"/>
        </w:rPr>
      </w:pPr>
    </w:p>
    <w:p w14:paraId="27CD2757" w14:textId="41C0A6E6" w:rsidR="00E5193F" w:rsidRDefault="00E5193F" w:rsidP="00E5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Mar.1414</w:t>
      </w:r>
      <w:r>
        <w:rPr>
          <w:rFonts w:cs="Times New Roman"/>
          <w:szCs w:val="24"/>
        </w:rPr>
        <w:tab/>
        <w:t>He was ordained to his first tonsure.</w:t>
      </w:r>
    </w:p>
    <w:p w14:paraId="046AF280" w14:textId="77777777" w:rsidR="00E5193F" w:rsidRDefault="00E5193F" w:rsidP="00E5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15E5CD54" w14:textId="77777777" w:rsidR="00E5193F" w:rsidRDefault="00E5193F" w:rsidP="00E5193F">
      <w:pPr>
        <w:pStyle w:val="NoSpacing"/>
        <w:rPr>
          <w:rFonts w:cs="Times New Roman"/>
          <w:szCs w:val="24"/>
        </w:rPr>
      </w:pPr>
    </w:p>
    <w:p w14:paraId="2C02C52A" w14:textId="77777777" w:rsidR="00E5193F" w:rsidRDefault="00E5193F" w:rsidP="00E5193F">
      <w:pPr>
        <w:pStyle w:val="NoSpacing"/>
        <w:rPr>
          <w:rFonts w:cs="Times New Roman"/>
          <w:szCs w:val="24"/>
        </w:rPr>
      </w:pPr>
    </w:p>
    <w:p w14:paraId="0152B833" w14:textId="77777777" w:rsidR="00E5193F" w:rsidRPr="002F0FCE" w:rsidRDefault="00E5193F" w:rsidP="00E519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262B2AF1" w14:textId="5D712B22" w:rsidR="00BA00AB" w:rsidRPr="00E5193F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519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84B2F" w14:textId="77777777" w:rsidR="00E5193F" w:rsidRDefault="00E5193F" w:rsidP="009139A6">
      <w:r>
        <w:separator/>
      </w:r>
    </w:p>
  </w:endnote>
  <w:endnote w:type="continuationSeparator" w:id="0">
    <w:p w14:paraId="7B58DD0A" w14:textId="77777777" w:rsidR="00E5193F" w:rsidRDefault="00E519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70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978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CD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1772" w14:textId="77777777" w:rsidR="00E5193F" w:rsidRDefault="00E5193F" w:rsidP="009139A6">
      <w:r>
        <w:separator/>
      </w:r>
    </w:p>
  </w:footnote>
  <w:footnote w:type="continuationSeparator" w:id="0">
    <w:p w14:paraId="50960FEB" w14:textId="77777777" w:rsidR="00E5193F" w:rsidRDefault="00E519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99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AB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66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3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193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81217"/>
  <w15:chartTrackingRefBased/>
  <w15:docId w15:val="{2B8F8E35-6147-490A-8876-12BFD445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2022-12-06T13:18:00Z</dcterms:created>
  <dcterms:modified xsi:type="dcterms:W3CDTF">2022-12-06T13:20:00Z</dcterms:modified>
</cp:coreProperties>
</file>